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C6F" w:rsidRPr="002C0C6F" w:rsidRDefault="002C0C6F" w:rsidP="002C0E45">
      <w:pPr>
        <w:rPr>
          <w:lang w:val="sr-Cyrl-RS" w:eastAsia="sr-Latn-CS"/>
        </w:rPr>
      </w:pPr>
      <w:r w:rsidRPr="002C0C6F">
        <w:rPr>
          <w:lang w:eastAsia="sr-Latn-CS"/>
        </w:rPr>
        <w:t xml:space="preserve">PROJECTED </w:t>
      </w:r>
      <w:r w:rsidRPr="002C0C6F">
        <w:rPr>
          <w:lang w:val="en-US" w:eastAsia="sr-Latn-CS"/>
        </w:rPr>
        <w:t>BUDGET/</w:t>
      </w:r>
      <w:r w:rsidRPr="002C0C6F">
        <w:rPr>
          <w:lang w:val="sr-Cyrl-RS" w:eastAsia="sr-Latn-CS"/>
        </w:rPr>
        <w:t>ПРОЈЕКТОВАНИ БУЏЕТ</w:t>
      </w:r>
    </w:p>
    <w:p w:rsidR="002C0C6F" w:rsidRPr="002C0C6F" w:rsidRDefault="002C0C6F" w:rsidP="002C0C6F">
      <w:pPr>
        <w:spacing w:after="0" w:line="240" w:lineRule="auto"/>
        <w:jc w:val="both"/>
        <w:rPr>
          <w:rFonts w:ascii="Verdana" w:hAnsi="Verdana"/>
          <w:b/>
          <w:lang w:val="sr-Cyrl-RS" w:eastAsia="sr-Latn-CS"/>
        </w:rPr>
      </w:pPr>
      <w:r w:rsidRPr="002C0C6F">
        <w:rPr>
          <w:rFonts w:ascii="Verdana" w:eastAsiaTheme="minorHAnsi" w:hAnsi="Verdana" w:cstheme="minorHAnsi"/>
          <w:b/>
          <w:snapToGrid w:val="0"/>
          <w:lang w:val="sr-Cyrl-RS" w:eastAsia="en-US"/>
        </w:rPr>
        <w:t>Projected Grant Budget and Budget Notes - To be filled in by ALL potential Grantees</w:t>
      </w:r>
    </w:p>
    <w:p w:rsidR="002C0C6F" w:rsidRPr="002C0C6F" w:rsidRDefault="002C0C6F" w:rsidP="002C0C6F">
      <w:pPr>
        <w:spacing w:after="0" w:line="240" w:lineRule="auto"/>
        <w:jc w:val="both"/>
        <w:rPr>
          <w:rFonts w:ascii="Verdana" w:eastAsiaTheme="minorHAnsi" w:hAnsi="Verdana" w:cstheme="minorHAnsi"/>
          <w:snapToGrid w:val="0"/>
          <w:lang w:val="sr-Cyrl-RS" w:eastAsia="en-US"/>
        </w:rPr>
      </w:pPr>
      <w:r w:rsidRPr="002C0C6F">
        <w:rPr>
          <w:rFonts w:ascii="Verdana" w:eastAsiaTheme="minorHAnsi" w:hAnsi="Verdana"/>
          <w:b/>
          <w:lang w:val="sr-Cyrl-RS" w:eastAsia="en-US"/>
        </w:rPr>
        <w:t>Предложени износ за доделу бесповратних средстава (попуњавају СВИ потенцијални добитници грантова</w:t>
      </w:r>
      <w:r w:rsidRPr="002C0C6F">
        <w:rPr>
          <w:rFonts w:ascii="Verdana" w:eastAsiaTheme="minorHAnsi" w:hAnsi="Verdana"/>
          <w:lang w:val="sr-Cyrl-RS" w:eastAsia="en-US"/>
        </w:rPr>
        <w:t xml:space="preserve">) </w:t>
      </w:r>
    </w:p>
    <w:tbl>
      <w:tblPr>
        <w:tblpPr w:leftFromText="180" w:rightFromText="180" w:vertAnchor="text" w:horzAnchor="margin" w:tblpY="7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41"/>
        <w:gridCol w:w="3006"/>
        <w:gridCol w:w="4224"/>
        <w:gridCol w:w="992"/>
        <w:gridCol w:w="992"/>
        <w:gridCol w:w="1559"/>
        <w:gridCol w:w="1050"/>
        <w:gridCol w:w="1077"/>
      </w:tblGrid>
      <w:tr w:rsidR="002C0C6F" w:rsidRPr="002C0C6F" w:rsidTr="0056323F">
        <w:trPr>
          <w:trHeight w:val="1975"/>
        </w:trPr>
        <w:tc>
          <w:tcPr>
            <w:tcW w:w="1242" w:type="dxa"/>
            <w:gridSpan w:val="2"/>
            <w:vAlign w:val="center"/>
          </w:tcPr>
          <w:p w:rsidR="002C0C6F" w:rsidRPr="002C0C6F" w:rsidRDefault="002C0C6F" w:rsidP="002C0C6F">
            <w:pPr>
              <w:spacing w:after="100" w:afterAutospacing="1" w:line="240" w:lineRule="auto"/>
              <w:jc w:val="center"/>
              <w:rPr>
                <w:rFonts w:ascii="Verdana" w:eastAsiaTheme="minorHAnsi" w:hAnsi="Verdana" w:cstheme="minorHAnsi"/>
                <w:b/>
                <w:lang w:val="sr-Cyrl-RS" w:eastAsia="en-US"/>
              </w:rPr>
            </w:pPr>
            <w:r w:rsidRPr="002C0C6F">
              <w:rPr>
                <w:rFonts w:ascii="Verdana" w:eastAsiaTheme="minorHAnsi" w:hAnsi="Verdana" w:cstheme="minorHAnsi"/>
                <w:b/>
                <w:lang w:val="sr-Cyrl-RS" w:eastAsia="en-US"/>
              </w:rPr>
              <w:t>No/Бр.</w:t>
            </w:r>
          </w:p>
        </w:tc>
        <w:tc>
          <w:tcPr>
            <w:tcW w:w="3006" w:type="dxa"/>
            <w:vAlign w:val="center"/>
          </w:tcPr>
          <w:p w:rsidR="002C0C6F" w:rsidRPr="002C0C6F" w:rsidRDefault="002C0C6F" w:rsidP="002C0C6F">
            <w:pPr>
              <w:spacing w:after="0" w:line="240" w:lineRule="auto"/>
              <w:jc w:val="center"/>
              <w:rPr>
                <w:rFonts w:ascii="Verdana" w:eastAsiaTheme="minorHAnsi" w:hAnsi="Verdana" w:cstheme="minorHAnsi"/>
                <w:b/>
                <w:lang w:val="sr-Cyrl-RS" w:eastAsia="en-US"/>
              </w:rPr>
            </w:pPr>
            <w:r w:rsidRPr="002C0C6F">
              <w:rPr>
                <w:rFonts w:ascii="Verdana" w:eastAsiaTheme="minorHAnsi" w:hAnsi="Verdana" w:cstheme="minorHAnsi"/>
                <w:b/>
                <w:lang w:val="sr-Cyrl-RS" w:eastAsia="en-US"/>
              </w:rPr>
              <w:t>Item/јединица</w:t>
            </w:r>
          </w:p>
          <w:p w:rsidR="002C0C6F" w:rsidRPr="002C0C6F" w:rsidRDefault="002C0E45" w:rsidP="002C0C6F">
            <w:pPr>
              <w:spacing w:after="0" w:line="240" w:lineRule="auto"/>
              <w:jc w:val="center"/>
              <w:rPr>
                <w:rFonts w:ascii="Verdana" w:eastAsiaTheme="minorHAnsi" w:hAnsi="Verdana" w:cstheme="minorHAnsi"/>
                <w:lang w:val="sr-Cyrl-RS" w:eastAsia="en-US"/>
              </w:rPr>
            </w:pPr>
            <w:r>
              <w:rPr>
                <w:rFonts w:ascii="Verdana" w:eastAsiaTheme="minorHAnsi" w:hAnsi="Verdana" w:cstheme="minorHAnsi"/>
                <w:lang w:val="sr-Cyrl-RS" w:eastAsia="en-US"/>
              </w:rPr>
              <w:t>(equipment</w:t>
            </w:r>
            <w:r w:rsidR="002C0C6F" w:rsidRPr="002C0C6F">
              <w:rPr>
                <w:rFonts w:ascii="Verdana" w:eastAsiaTheme="minorHAnsi" w:hAnsi="Verdana" w:cstheme="minorHAnsi"/>
                <w:lang w:val="sr-Cyrl-RS" w:eastAsia="en-US"/>
              </w:rPr>
              <w:t>/</w:t>
            </w:r>
          </w:p>
          <w:p w:rsidR="002C0C6F" w:rsidRPr="002C0C6F" w:rsidRDefault="002C0E45" w:rsidP="002C0C6F">
            <w:pPr>
              <w:spacing w:after="0" w:line="240" w:lineRule="auto"/>
              <w:jc w:val="center"/>
              <w:rPr>
                <w:rFonts w:ascii="Verdana" w:eastAsiaTheme="minorHAnsi" w:hAnsi="Verdana" w:cstheme="minorHAnsi"/>
                <w:lang w:val="sr-Cyrl-RS" w:eastAsia="en-US"/>
              </w:rPr>
            </w:pPr>
            <w:r>
              <w:rPr>
                <w:rFonts w:ascii="Verdana" w:eastAsiaTheme="minorHAnsi" w:hAnsi="Verdana" w:cstheme="minorHAnsi"/>
                <w:lang w:val="sr-Cyrl-RS" w:eastAsia="en-US"/>
              </w:rPr>
              <w:t>опрема</w:t>
            </w:r>
            <w:r w:rsidR="002C0C6F" w:rsidRPr="002C0C6F">
              <w:rPr>
                <w:rFonts w:ascii="Verdana" w:eastAsiaTheme="minorHAnsi" w:hAnsi="Verdana" w:cstheme="minorHAnsi"/>
                <w:lang w:val="sr-Cyrl-RS" w:eastAsia="en-US"/>
              </w:rPr>
              <w:t>)</w:t>
            </w:r>
          </w:p>
          <w:p w:rsidR="002C0C6F" w:rsidRPr="002C0C6F" w:rsidRDefault="002C0C6F" w:rsidP="002C0C6F">
            <w:pPr>
              <w:spacing w:after="100" w:afterAutospacing="1" w:line="240" w:lineRule="auto"/>
              <w:jc w:val="center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  <w:tc>
          <w:tcPr>
            <w:tcW w:w="4224" w:type="dxa"/>
            <w:vAlign w:val="center"/>
          </w:tcPr>
          <w:p w:rsidR="002C0C6F" w:rsidRPr="002C0C6F" w:rsidRDefault="002C0C6F" w:rsidP="002C0C6F">
            <w:pPr>
              <w:spacing w:after="100" w:afterAutospacing="1" w:line="240" w:lineRule="auto"/>
              <w:jc w:val="center"/>
              <w:rPr>
                <w:rFonts w:ascii="Verdana" w:eastAsiaTheme="minorHAnsi" w:hAnsi="Verdana" w:cstheme="minorHAnsi"/>
                <w:i/>
                <w:lang w:val="sr-Cyrl-RS" w:eastAsia="en-US"/>
              </w:rPr>
            </w:pPr>
            <w:r w:rsidRPr="002C0C6F">
              <w:rPr>
                <w:rFonts w:ascii="Verdana" w:eastAsiaTheme="minorHAnsi" w:hAnsi="Verdana" w:cstheme="minorHAnsi"/>
                <w:b/>
                <w:lang w:val="sr-Cyrl-RS" w:eastAsia="en-US"/>
              </w:rPr>
              <w:t>Description/Опис</w:t>
            </w:r>
          </w:p>
        </w:tc>
        <w:tc>
          <w:tcPr>
            <w:tcW w:w="1984" w:type="dxa"/>
            <w:gridSpan w:val="2"/>
            <w:vAlign w:val="center"/>
          </w:tcPr>
          <w:p w:rsidR="002C0C6F" w:rsidRPr="002C0C6F" w:rsidRDefault="002C0C6F" w:rsidP="002C0C6F">
            <w:pPr>
              <w:spacing w:after="0" w:line="240" w:lineRule="auto"/>
              <w:jc w:val="center"/>
              <w:rPr>
                <w:rFonts w:ascii="Verdana" w:eastAsiaTheme="minorHAnsi" w:hAnsi="Verdana" w:cstheme="minorHAnsi"/>
                <w:b/>
                <w:lang w:val="sr-Cyrl-RS" w:eastAsia="en-US"/>
              </w:rPr>
            </w:pPr>
            <w:r w:rsidRPr="002C0C6F">
              <w:rPr>
                <w:rFonts w:ascii="Verdana" w:eastAsiaTheme="minorHAnsi" w:hAnsi="Verdana" w:cstheme="minorHAnsi"/>
                <w:b/>
                <w:lang w:val="sr-Cyrl-RS" w:eastAsia="en-US"/>
              </w:rPr>
              <w:t>Unit Cost/</w:t>
            </w:r>
          </w:p>
          <w:p w:rsidR="002C0C6F" w:rsidRPr="002C0C6F" w:rsidRDefault="002C0C6F" w:rsidP="002C0C6F">
            <w:pPr>
              <w:spacing w:after="0" w:line="240" w:lineRule="auto"/>
              <w:jc w:val="center"/>
              <w:rPr>
                <w:rFonts w:ascii="Verdana" w:eastAsiaTheme="minorHAnsi" w:hAnsi="Verdana" w:cstheme="minorHAnsi"/>
                <w:b/>
                <w:lang w:val="sr-Cyrl-RS" w:eastAsia="en-US"/>
              </w:rPr>
            </w:pPr>
            <w:r w:rsidRPr="002C0C6F">
              <w:rPr>
                <w:rFonts w:ascii="Verdana" w:eastAsiaTheme="minorHAnsi" w:hAnsi="Verdana" w:cstheme="minorHAnsi"/>
                <w:b/>
                <w:lang w:val="sr-Cyrl-RS" w:eastAsia="en-US"/>
              </w:rPr>
              <w:t>Јединична цена (US$/RSD)</w:t>
            </w:r>
          </w:p>
          <w:p w:rsidR="002C0C6F" w:rsidRPr="002C0C6F" w:rsidRDefault="002C0C6F" w:rsidP="002C0C6F">
            <w:pPr>
              <w:spacing w:after="100" w:afterAutospacing="1" w:line="240" w:lineRule="auto"/>
              <w:jc w:val="center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  <w:tc>
          <w:tcPr>
            <w:tcW w:w="1559" w:type="dxa"/>
            <w:vAlign w:val="center"/>
          </w:tcPr>
          <w:p w:rsidR="002C0C6F" w:rsidRPr="002C0C6F" w:rsidRDefault="002C0C6F" w:rsidP="002C0C6F">
            <w:pPr>
              <w:spacing w:after="0" w:line="240" w:lineRule="auto"/>
              <w:jc w:val="center"/>
              <w:rPr>
                <w:rFonts w:ascii="Verdana" w:eastAsiaTheme="minorHAnsi" w:hAnsi="Verdana" w:cstheme="minorHAnsi"/>
                <w:b/>
                <w:lang w:val="sr-Cyrl-RS" w:eastAsia="en-US"/>
              </w:rPr>
            </w:pPr>
            <w:r w:rsidRPr="002C0C6F">
              <w:rPr>
                <w:rFonts w:ascii="Verdana" w:eastAsiaTheme="minorHAnsi" w:hAnsi="Verdana" w:cstheme="minorHAnsi"/>
                <w:b/>
                <w:lang w:val="sr-Cyrl-RS" w:eastAsia="en-US"/>
              </w:rPr>
              <w:t>Quantity/</w:t>
            </w:r>
          </w:p>
          <w:p w:rsidR="002C0C6F" w:rsidRPr="002C0C6F" w:rsidRDefault="002C0C6F" w:rsidP="002C0C6F">
            <w:pPr>
              <w:spacing w:after="0" w:line="240" w:lineRule="auto"/>
              <w:jc w:val="center"/>
              <w:rPr>
                <w:rFonts w:ascii="Verdana" w:eastAsiaTheme="minorHAnsi" w:hAnsi="Verdana" w:cstheme="minorHAnsi"/>
                <w:lang w:val="sr-Cyrl-RS" w:eastAsia="en-US"/>
              </w:rPr>
            </w:pPr>
            <w:r w:rsidRPr="002C0C6F">
              <w:rPr>
                <w:rFonts w:ascii="Verdana" w:eastAsiaTheme="minorHAnsi" w:hAnsi="Verdana" w:cstheme="minorHAnsi"/>
                <w:b/>
                <w:lang w:val="sr-Cyrl-RS" w:eastAsia="en-US"/>
              </w:rPr>
              <w:t>Koличина</w:t>
            </w:r>
          </w:p>
        </w:tc>
        <w:tc>
          <w:tcPr>
            <w:tcW w:w="2127" w:type="dxa"/>
            <w:gridSpan w:val="2"/>
            <w:vAlign w:val="center"/>
          </w:tcPr>
          <w:p w:rsidR="002C0C6F" w:rsidRPr="002C0C6F" w:rsidRDefault="002C0C6F" w:rsidP="002C0C6F">
            <w:pPr>
              <w:spacing w:after="0" w:line="240" w:lineRule="auto"/>
              <w:jc w:val="center"/>
              <w:rPr>
                <w:rFonts w:ascii="Verdana" w:eastAsiaTheme="minorHAnsi" w:hAnsi="Verdana" w:cstheme="minorHAnsi"/>
                <w:b/>
                <w:lang w:val="sr-Cyrl-RS" w:eastAsia="en-US"/>
              </w:rPr>
            </w:pPr>
            <w:r w:rsidRPr="002C0C6F">
              <w:rPr>
                <w:rFonts w:ascii="Verdana" w:eastAsiaTheme="minorHAnsi" w:hAnsi="Verdana" w:cstheme="minorHAnsi"/>
                <w:b/>
                <w:lang w:val="sr-Cyrl-RS" w:eastAsia="en-US"/>
              </w:rPr>
              <w:t>Total /Укупно</w:t>
            </w:r>
          </w:p>
          <w:p w:rsidR="002C0C6F" w:rsidRPr="002C0C6F" w:rsidRDefault="002C0C6F" w:rsidP="006441ED">
            <w:pPr>
              <w:spacing w:after="0" w:line="240" w:lineRule="auto"/>
              <w:jc w:val="center"/>
              <w:rPr>
                <w:rFonts w:ascii="Verdana" w:eastAsiaTheme="minorHAnsi" w:hAnsi="Verdana" w:cstheme="minorHAnsi"/>
                <w:lang w:val="sr-Cyrl-RS" w:eastAsia="en-US"/>
              </w:rPr>
            </w:pPr>
            <w:r w:rsidRPr="002C0C6F">
              <w:rPr>
                <w:rFonts w:ascii="Verdana" w:eastAsiaTheme="minorHAnsi" w:hAnsi="Verdana" w:cstheme="minorHAnsi"/>
                <w:b/>
                <w:lang w:val="sr-Cyrl-RS" w:eastAsia="en-US"/>
              </w:rPr>
              <w:t>(US$/RSD)</w:t>
            </w:r>
          </w:p>
        </w:tc>
      </w:tr>
      <w:tr w:rsidR="002C0C6F" w:rsidRPr="002C0C6F" w:rsidTr="00404319">
        <w:trPr>
          <w:trHeight w:val="265"/>
        </w:trPr>
        <w:tc>
          <w:tcPr>
            <w:tcW w:w="14142" w:type="dxa"/>
            <w:gridSpan w:val="9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i/>
                <w:lang w:val="sr-Cyrl-RS" w:eastAsia="en-US"/>
              </w:rPr>
            </w:pPr>
            <w:r w:rsidRPr="002C0C6F">
              <w:rPr>
                <w:rFonts w:ascii="Verdana" w:eastAsiaTheme="minorHAnsi" w:hAnsi="Verdana" w:cstheme="minorHAnsi"/>
                <w:b/>
                <w:lang w:val="sr-Cyrl-RS" w:eastAsia="en-US"/>
              </w:rPr>
              <w:t>I Grant Funds/Бесповратна средства</w:t>
            </w:r>
          </w:p>
        </w:tc>
      </w:tr>
      <w:tr w:rsidR="002C0C6F" w:rsidRPr="002C0C6F" w:rsidTr="0056323F">
        <w:trPr>
          <w:trHeight w:val="265"/>
        </w:trPr>
        <w:tc>
          <w:tcPr>
            <w:tcW w:w="1101" w:type="dxa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  <w:r w:rsidRPr="002C0C6F">
              <w:rPr>
                <w:rFonts w:ascii="Verdana" w:eastAsiaTheme="minorHAnsi" w:hAnsi="Verdana" w:cstheme="minorHAnsi"/>
                <w:lang w:val="sr-Cyrl-RS" w:eastAsia="en-US"/>
              </w:rPr>
              <w:t>I-1</w:t>
            </w:r>
          </w:p>
        </w:tc>
        <w:tc>
          <w:tcPr>
            <w:tcW w:w="3147" w:type="dxa"/>
            <w:gridSpan w:val="2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  <w:tc>
          <w:tcPr>
            <w:tcW w:w="4224" w:type="dxa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  <w:tc>
          <w:tcPr>
            <w:tcW w:w="992" w:type="dxa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  <w:tc>
          <w:tcPr>
            <w:tcW w:w="992" w:type="dxa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  <w:tc>
          <w:tcPr>
            <w:tcW w:w="1559" w:type="dxa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  <w:tc>
          <w:tcPr>
            <w:tcW w:w="1050" w:type="dxa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  <w:tc>
          <w:tcPr>
            <w:tcW w:w="1077" w:type="dxa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</w:tr>
      <w:tr w:rsidR="002C0C6F" w:rsidRPr="002C0C6F" w:rsidTr="0056323F">
        <w:trPr>
          <w:trHeight w:val="265"/>
        </w:trPr>
        <w:tc>
          <w:tcPr>
            <w:tcW w:w="1101" w:type="dxa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  <w:r w:rsidRPr="002C0C6F">
              <w:rPr>
                <w:rFonts w:ascii="Verdana" w:eastAsiaTheme="minorHAnsi" w:hAnsi="Verdana" w:cstheme="minorHAnsi"/>
                <w:lang w:val="sr-Cyrl-RS" w:eastAsia="en-US"/>
              </w:rPr>
              <w:t>I-2</w:t>
            </w:r>
          </w:p>
        </w:tc>
        <w:tc>
          <w:tcPr>
            <w:tcW w:w="3147" w:type="dxa"/>
            <w:gridSpan w:val="2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  <w:tc>
          <w:tcPr>
            <w:tcW w:w="4224" w:type="dxa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  <w:tc>
          <w:tcPr>
            <w:tcW w:w="992" w:type="dxa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  <w:tc>
          <w:tcPr>
            <w:tcW w:w="992" w:type="dxa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  <w:tc>
          <w:tcPr>
            <w:tcW w:w="1559" w:type="dxa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  <w:tc>
          <w:tcPr>
            <w:tcW w:w="1050" w:type="dxa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  <w:tc>
          <w:tcPr>
            <w:tcW w:w="1077" w:type="dxa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</w:tr>
      <w:tr w:rsidR="002C0C6F" w:rsidRPr="002C0C6F" w:rsidTr="0056323F">
        <w:trPr>
          <w:trHeight w:val="265"/>
        </w:trPr>
        <w:tc>
          <w:tcPr>
            <w:tcW w:w="1101" w:type="dxa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  <w:r w:rsidRPr="002C0C6F">
              <w:rPr>
                <w:rFonts w:ascii="Verdana" w:eastAsiaTheme="minorHAnsi" w:hAnsi="Verdana" w:cstheme="minorHAnsi"/>
                <w:lang w:val="sr-Cyrl-RS" w:eastAsia="en-US"/>
              </w:rPr>
              <w:t>I-3</w:t>
            </w:r>
          </w:p>
        </w:tc>
        <w:tc>
          <w:tcPr>
            <w:tcW w:w="3147" w:type="dxa"/>
            <w:gridSpan w:val="2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  <w:tc>
          <w:tcPr>
            <w:tcW w:w="4224" w:type="dxa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  <w:tc>
          <w:tcPr>
            <w:tcW w:w="992" w:type="dxa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  <w:tc>
          <w:tcPr>
            <w:tcW w:w="992" w:type="dxa"/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  <w:tc>
          <w:tcPr>
            <w:tcW w:w="1077" w:type="dxa"/>
            <w:tcBorders>
              <w:bottom w:val="single" w:sz="12" w:space="0" w:color="auto"/>
            </w:tcBorders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lang w:val="sr-Cyrl-RS" w:eastAsia="en-US"/>
              </w:rPr>
            </w:pPr>
          </w:p>
        </w:tc>
      </w:tr>
      <w:tr w:rsidR="002C0C6F" w:rsidRPr="002C0C6F" w:rsidTr="0056323F">
        <w:trPr>
          <w:cantSplit/>
          <w:trHeight w:val="600"/>
        </w:trPr>
        <w:tc>
          <w:tcPr>
            <w:tcW w:w="12015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/>
                <w:b/>
                <w:lang w:val="sr-Cyrl-RS" w:eastAsia="en-US"/>
              </w:rPr>
            </w:pPr>
            <w:r w:rsidRPr="002C0C6F">
              <w:rPr>
                <w:rFonts w:ascii="Verdana" w:eastAsiaTheme="minorHAnsi" w:hAnsi="Verdana"/>
                <w:b/>
                <w:lang w:val="sr-Cyrl-RS" w:eastAsia="en-US"/>
              </w:rPr>
              <w:t xml:space="preserve">PROJECTED GRANT FUNDS TOTAL/УКУПАН ПРЕДВИЂЕНИ ИЗНОС БЕСПОВРАТНИХ СРЕДСТАВА </w:t>
            </w:r>
            <w:r w:rsidRPr="007A14B0">
              <w:rPr>
                <w:rFonts w:ascii="Verdana" w:eastAsiaTheme="minorHAnsi" w:hAnsi="Verdana"/>
                <w:lang w:val="sr-Cyrl-RS" w:eastAsia="en-US"/>
              </w:rPr>
              <w:t>(</w:t>
            </w:r>
            <w:r w:rsidRPr="002C0C6F">
              <w:rPr>
                <w:rFonts w:ascii="Verdana" w:eastAsiaTheme="minorHAnsi" w:hAnsi="Verdana"/>
                <w:lang w:val="sr-Cyrl-RS" w:eastAsia="en-US"/>
              </w:rPr>
              <w:t xml:space="preserve"> US$/РСД)</w:t>
            </w:r>
          </w:p>
        </w:tc>
        <w:tc>
          <w:tcPr>
            <w:tcW w:w="10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highlight w:val="yellow"/>
                <w:lang w:val="sr-Cyrl-RS" w:eastAsia="en-US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C0C6F" w:rsidRPr="002C0C6F" w:rsidRDefault="002C0C6F" w:rsidP="002C0C6F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highlight w:val="yellow"/>
                <w:lang w:val="sr-Cyrl-RS" w:eastAsia="en-US"/>
              </w:rPr>
            </w:pPr>
          </w:p>
        </w:tc>
      </w:tr>
    </w:tbl>
    <w:p w:rsidR="002C0C6F" w:rsidRPr="002C0C6F" w:rsidRDefault="002C0C6F" w:rsidP="002C0C6F">
      <w:pPr>
        <w:spacing w:after="100" w:afterAutospacing="1" w:line="240" w:lineRule="atLeast"/>
        <w:jc w:val="both"/>
        <w:rPr>
          <w:rFonts w:ascii="Verdana" w:eastAsiaTheme="minorHAnsi" w:hAnsi="Verdana" w:cstheme="minorHAnsi"/>
          <w:b/>
          <w:snapToGrid w:val="0"/>
          <w:u w:val="single"/>
          <w:lang w:val="sr-Cyrl-RS" w:eastAsia="en-US"/>
        </w:rPr>
      </w:pPr>
      <w:r w:rsidRPr="002C0C6F">
        <w:rPr>
          <w:rFonts w:ascii="Verdana" w:eastAsiaTheme="minorHAnsi" w:hAnsi="Verdana" w:cstheme="minorHAnsi"/>
          <w:b/>
          <w:snapToGrid w:val="0"/>
          <w:u w:val="single"/>
          <w:lang w:val="sr-Cyrl-RS" w:eastAsia="en-US"/>
        </w:rPr>
        <w:t>Grant Budget Notes/Напомене:</w:t>
      </w:r>
    </w:p>
    <w:p w:rsidR="002C0C6F" w:rsidRPr="002C0C6F" w:rsidRDefault="002C0E45" w:rsidP="002C0C6F">
      <w:pPr>
        <w:spacing w:after="100" w:afterAutospacing="1" w:line="240" w:lineRule="atLeast"/>
        <w:jc w:val="both"/>
        <w:rPr>
          <w:rFonts w:ascii="Verdana" w:eastAsiaTheme="minorHAnsi" w:hAnsi="Verdana" w:cstheme="minorHAnsi"/>
          <w:snapToGrid w:val="0"/>
          <w:lang w:val="sr-Cyrl-RS" w:eastAsia="en-US"/>
        </w:rPr>
      </w:pPr>
      <w:r>
        <w:rPr>
          <w:rFonts w:ascii="Verdana" w:eastAsiaTheme="minorHAnsi" w:hAnsi="Verdana" w:cstheme="minorHAnsi"/>
          <w:snapToGrid w:val="0"/>
          <w:lang w:val="sr-Cyrl-RS" w:eastAsia="en-US"/>
        </w:rPr>
        <w:t xml:space="preserve">Описати детаљније опрему </w:t>
      </w:r>
      <w:r w:rsidR="002C0C6F" w:rsidRPr="002C0C6F">
        <w:rPr>
          <w:rFonts w:ascii="Verdana" w:eastAsiaTheme="minorHAnsi" w:hAnsi="Verdana" w:cstheme="minorHAnsi"/>
          <w:snapToGrid w:val="0"/>
          <w:lang w:val="sr-Cyrl-RS" w:eastAsia="en-US"/>
        </w:rPr>
        <w:t xml:space="preserve">и њену сврху – функционални опис, а у Прилогу 1 доставити понуду/профактуру са детаљном спецификацијом  </w:t>
      </w:r>
    </w:p>
    <w:p w:rsidR="002C0C6F" w:rsidRPr="002C0C6F" w:rsidRDefault="002C0C6F" w:rsidP="002C0C6F">
      <w:pPr>
        <w:spacing w:after="100" w:afterAutospacing="1" w:line="240" w:lineRule="atLeast"/>
        <w:jc w:val="both"/>
        <w:rPr>
          <w:rFonts w:ascii="Verdana" w:eastAsiaTheme="minorHAnsi" w:hAnsi="Verdana" w:cstheme="minorHAnsi"/>
          <w:snapToGrid w:val="0"/>
          <w:lang w:val="sr-Cyrl-RS" w:eastAsia="en-US"/>
        </w:rPr>
      </w:pPr>
      <w:r w:rsidRPr="002C0C6F">
        <w:rPr>
          <w:rFonts w:ascii="Verdana" w:eastAsiaTheme="minorHAnsi" w:hAnsi="Verdana" w:cstheme="minorHAnsi"/>
          <w:snapToGrid w:val="0"/>
          <w:lang w:val="sr-Cyrl-RS" w:eastAsia="en-US"/>
        </w:rPr>
        <w:t xml:space="preserve">I-1 </w:t>
      </w:r>
    </w:p>
    <w:p w:rsidR="002C0C6F" w:rsidRDefault="002C0C6F" w:rsidP="002C0C6F">
      <w:pPr>
        <w:spacing w:after="100" w:afterAutospacing="1" w:line="240" w:lineRule="atLeast"/>
        <w:jc w:val="both"/>
        <w:rPr>
          <w:rFonts w:ascii="Verdana" w:eastAsiaTheme="minorHAnsi" w:hAnsi="Verdana" w:cstheme="minorHAnsi"/>
          <w:snapToGrid w:val="0"/>
          <w:lang w:val="sr-Cyrl-CS" w:eastAsia="en-US"/>
        </w:rPr>
      </w:pPr>
      <w:r w:rsidRPr="002C0C6F">
        <w:rPr>
          <w:rFonts w:ascii="Verdana" w:eastAsiaTheme="minorHAnsi" w:hAnsi="Verdana" w:cstheme="minorHAnsi"/>
          <w:snapToGrid w:val="0"/>
          <w:lang w:val="sr-Cyrl-RS" w:eastAsia="en-US"/>
        </w:rPr>
        <w:t>I-</w:t>
      </w:r>
      <w:r w:rsidRPr="002C0C6F">
        <w:rPr>
          <w:rFonts w:ascii="Verdana" w:eastAsiaTheme="minorHAnsi" w:hAnsi="Verdana" w:cstheme="minorHAnsi"/>
          <w:snapToGrid w:val="0"/>
          <w:lang w:val="en-US" w:eastAsia="en-US"/>
        </w:rPr>
        <w:t>2</w:t>
      </w:r>
    </w:p>
    <w:p w:rsidR="002C0E45" w:rsidRPr="002C0E45" w:rsidRDefault="002C0E45" w:rsidP="002C0E45">
      <w:pPr>
        <w:spacing w:after="100" w:afterAutospacing="1" w:line="240" w:lineRule="atLeast"/>
        <w:jc w:val="both"/>
        <w:rPr>
          <w:rFonts w:ascii="Verdana" w:eastAsiaTheme="minorHAnsi" w:hAnsi="Verdana" w:cstheme="minorHAnsi"/>
          <w:snapToGrid w:val="0"/>
          <w:lang w:val="sr-Cyrl-CS" w:eastAsia="en-US"/>
        </w:rPr>
      </w:pPr>
      <w:r w:rsidRPr="002C0C6F">
        <w:rPr>
          <w:rFonts w:ascii="Verdana" w:eastAsiaTheme="minorHAnsi" w:hAnsi="Verdana" w:cstheme="minorHAnsi"/>
          <w:snapToGrid w:val="0"/>
          <w:lang w:val="sr-Cyrl-RS" w:eastAsia="en-US"/>
        </w:rPr>
        <w:t>I-</w:t>
      </w:r>
      <w:r>
        <w:rPr>
          <w:rFonts w:ascii="Verdana" w:eastAsiaTheme="minorHAnsi" w:hAnsi="Verdana" w:cstheme="minorHAnsi"/>
          <w:snapToGrid w:val="0"/>
          <w:lang w:val="sr-Cyrl-CS" w:eastAsia="en-US"/>
        </w:rPr>
        <w:t>3</w:t>
      </w:r>
    </w:p>
    <w:p w:rsidR="00D90BB6" w:rsidRPr="002C0E45" w:rsidRDefault="002C0E45" w:rsidP="00D90BB6">
      <w:pPr>
        <w:spacing w:after="100" w:afterAutospacing="1" w:line="240" w:lineRule="atLeast"/>
        <w:jc w:val="both"/>
        <w:rPr>
          <w:rFonts w:ascii="Verdana" w:eastAsiaTheme="minorHAnsi" w:hAnsi="Verdana" w:cstheme="minorHAnsi"/>
          <w:snapToGrid w:val="0"/>
          <w:lang w:val="sr-Cyrl-CS" w:eastAsia="en-US"/>
        </w:rPr>
      </w:pPr>
      <w:r w:rsidRPr="002C0C6F">
        <w:rPr>
          <w:rFonts w:ascii="Verdana" w:eastAsiaTheme="minorHAnsi" w:hAnsi="Verdana" w:cstheme="minorHAnsi"/>
          <w:snapToGrid w:val="0"/>
          <w:lang w:val="sr-Cyrl-RS" w:eastAsia="en-US"/>
        </w:rPr>
        <w:t>I-</w:t>
      </w:r>
      <w:r>
        <w:rPr>
          <w:rFonts w:ascii="Verdana" w:eastAsiaTheme="minorHAnsi" w:hAnsi="Verdana" w:cstheme="minorHAnsi"/>
          <w:snapToGrid w:val="0"/>
          <w:lang w:val="sr-Cyrl-CS" w:eastAsia="en-US"/>
        </w:rPr>
        <w:t>4</w:t>
      </w:r>
      <w:bookmarkStart w:id="0" w:name="_GoBack"/>
      <w:bookmarkEnd w:id="0"/>
    </w:p>
    <w:sectPr w:rsidR="00D90BB6" w:rsidRPr="002C0E45" w:rsidSect="002C0E45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592" w:right="1417" w:bottom="1417" w:left="1417" w:header="284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BC64D3" w15:done="0"/>
  <w15:commentEx w15:paraId="5C74D02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81D" w:rsidRDefault="00BC281D" w:rsidP="00CA7115">
      <w:pPr>
        <w:spacing w:after="0" w:line="240" w:lineRule="auto"/>
      </w:pPr>
      <w:r>
        <w:separator/>
      </w:r>
    </w:p>
  </w:endnote>
  <w:endnote w:type="continuationSeparator" w:id="0">
    <w:p w:rsidR="00BC281D" w:rsidRDefault="00BC281D" w:rsidP="00CA7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38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139"/>
      <w:gridCol w:w="6237"/>
      <w:gridCol w:w="4395"/>
      <w:gridCol w:w="2126"/>
    </w:tblGrid>
    <w:tr w:rsidR="00D90BB6" w:rsidTr="00C43632">
      <w:trPr>
        <w:trHeight w:val="845"/>
      </w:trPr>
      <w:tc>
        <w:tcPr>
          <w:tcW w:w="1139" w:type="dxa"/>
          <w:tcMar>
            <w:left w:w="0" w:type="dxa"/>
            <w:right w:w="0" w:type="dxa"/>
          </w:tcMar>
        </w:tcPr>
        <w:p w:rsidR="00D90BB6" w:rsidRPr="00E616A1" w:rsidRDefault="00D90BB6" w:rsidP="00C43632">
          <w:pPr>
            <w:rPr>
              <w:rFonts w:ascii="Verdana" w:hAnsi="Verdana"/>
              <w:sz w:val="28"/>
              <w:szCs w:val="28"/>
            </w:rPr>
          </w:pPr>
          <w:r w:rsidRPr="00E616A1">
            <w:rPr>
              <w:rFonts w:ascii="Verdana" w:hAnsi="Verdana"/>
              <w:noProof/>
              <w:sz w:val="28"/>
              <w:szCs w:val="28"/>
              <w:lang w:val="en-US" w:eastAsia="en-US"/>
            </w:rPr>
            <w:drawing>
              <wp:inline distT="0" distB="0" distL="0" distR="0" wp14:anchorId="67EDE1F6" wp14:editId="2C027EC6">
                <wp:extent cx="576000" cy="576000"/>
                <wp:effectExtent l="0" t="0" r="0" b="0"/>
                <wp:docPr id="4" name="Picture 4" descr="C:\Users\IVANA\AppData\Local\Temp\Rar$DR42.571\Logo\Uzice\RRA (20x20) 300dp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8" descr="C:\Users\IVANA\AppData\Local\Temp\Rar$DR42.571\Logo\Uzice\RRA (20x20) 300dp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00" cy="57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tcMar>
            <w:left w:w="0" w:type="dxa"/>
            <w:right w:w="0" w:type="dxa"/>
          </w:tcMar>
          <w:vAlign w:val="center"/>
        </w:tcPr>
        <w:p w:rsidR="00D90BB6" w:rsidRPr="00E616A1" w:rsidRDefault="00D90BB6" w:rsidP="00C43632">
          <w:pPr>
            <w:jc w:val="center"/>
            <w:rPr>
              <w:rFonts w:ascii="Verdana" w:hAnsi="Verdana"/>
              <w:sz w:val="28"/>
              <w:szCs w:val="28"/>
            </w:rPr>
          </w:pPr>
          <w:r>
            <w:rPr>
              <w:rFonts w:ascii="Verdana" w:hAnsi="Verdana"/>
              <w:noProof/>
              <w:sz w:val="28"/>
              <w:szCs w:val="28"/>
              <w:lang w:val="en-US" w:eastAsia="en-US"/>
            </w:rPr>
            <w:drawing>
              <wp:inline distT="0" distB="0" distL="0" distR="0" wp14:anchorId="76C634B0" wp14:editId="2CE03E12">
                <wp:extent cx="1591200" cy="396000"/>
                <wp:effectExtent l="0" t="0" r="0" b="4445"/>
                <wp:docPr id="5" name="Picture 5" descr="D:\Bazice\USAID\IvanaT\Logo\Logo\Leskovac\Leskovac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:\Bazice\USAID\IvanaT\Logo\Logo\Leskovac\Leskovac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1200" cy="39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5" w:type="dxa"/>
          <w:tcMar>
            <w:left w:w="0" w:type="dxa"/>
            <w:right w:w="0" w:type="dxa"/>
          </w:tcMar>
          <w:vAlign w:val="center"/>
        </w:tcPr>
        <w:p w:rsidR="00D90BB6" w:rsidRPr="00E616A1" w:rsidRDefault="00D90BB6" w:rsidP="00C43632">
          <w:pPr>
            <w:rPr>
              <w:rFonts w:ascii="Verdana" w:hAnsi="Verdana"/>
              <w:sz w:val="28"/>
              <w:szCs w:val="28"/>
            </w:rPr>
          </w:pPr>
          <w:r w:rsidRPr="00E616A1">
            <w:rPr>
              <w:rFonts w:ascii="Verdana" w:hAnsi="Verdana"/>
              <w:noProof/>
              <w:sz w:val="28"/>
              <w:szCs w:val="28"/>
              <w:lang w:val="en-US" w:eastAsia="en-US"/>
            </w:rPr>
            <w:drawing>
              <wp:inline distT="0" distB="0" distL="0" distR="0" wp14:anchorId="31BA1560" wp14:editId="4AD2DFBD">
                <wp:extent cx="1638000" cy="576000"/>
                <wp:effectExtent l="0" t="0" r="635" b="0"/>
                <wp:docPr id="6" name="Picture 6" descr="D:\Bazice\USAID\IvanaT\Logo\Logo\Kraljevo\LOGO KVRDA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D:\Bazice\USAID\IvanaT\Logo\Logo\Kraljevo\LOGO KVRDA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000" cy="57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Verdana" w:hAnsi="Verdana"/>
              <w:sz w:val="28"/>
              <w:szCs w:val="28"/>
            </w:rPr>
            <w:t xml:space="preserve">    </w:t>
          </w:r>
        </w:p>
      </w:tc>
      <w:tc>
        <w:tcPr>
          <w:tcW w:w="2126" w:type="dxa"/>
          <w:tcMar>
            <w:left w:w="0" w:type="dxa"/>
            <w:right w:w="0" w:type="dxa"/>
          </w:tcMar>
        </w:tcPr>
        <w:p w:rsidR="00D90BB6" w:rsidRPr="00E616A1" w:rsidRDefault="00D90BB6" w:rsidP="00C43632">
          <w:pPr>
            <w:jc w:val="right"/>
            <w:rPr>
              <w:rFonts w:ascii="Verdana" w:hAnsi="Verdana"/>
              <w:sz w:val="28"/>
              <w:szCs w:val="28"/>
            </w:rPr>
          </w:pPr>
          <w:r w:rsidRPr="00E616A1">
            <w:rPr>
              <w:noProof/>
              <w:sz w:val="24"/>
              <w:szCs w:val="24"/>
              <w:lang w:val="en-US" w:eastAsia="en-US"/>
            </w:rPr>
            <w:drawing>
              <wp:inline distT="0" distB="0" distL="0" distR="0" wp14:anchorId="16DE23AA" wp14:editId="630AE79A">
                <wp:extent cx="820800" cy="576000"/>
                <wp:effectExtent l="0" t="0" r="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0800" cy="57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90BB6" w:rsidRDefault="00D90B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38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139"/>
      <w:gridCol w:w="6237"/>
      <w:gridCol w:w="4395"/>
      <w:gridCol w:w="2126"/>
    </w:tblGrid>
    <w:tr w:rsidR="00C35B23" w:rsidTr="00C322AE">
      <w:trPr>
        <w:trHeight w:val="845"/>
      </w:trPr>
      <w:tc>
        <w:tcPr>
          <w:tcW w:w="1139" w:type="dxa"/>
          <w:tcMar>
            <w:left w:w="0" w:type="dxa"/>
            <w:right w:w="0" w:type="dxa"/>
          </w:tcMar>
        </w:tcPr>
        <w:p w:rsidR="00C35B23" w:rsidRPr="00E616A1" w:rsidRDefault="00C35B23" w:rsidP="00B24A0D">
          <w:pPr>
            <w:rPr>
              <w:rFonts w:ascii="Verdana" w:hAnsi="Verdana"/>
              <w:sz w:val="28"/>
              <w:szCs w:val="28"/>
            </w:rPr>
          </w:pPr>
          <w:r w:rsidRPr="00E616A1">
            <w:rPr>
              <w:rFonts w:ascii="Verdana" w:hAnsi="Verdana"/>
              <w:noProof/>
              <w:sz w:val="28"/>
              <w:szCs w:val="28"/>
              <w:lang w:val="en-US" w:eastAsia="en-US"/>
            </w:rPr>
            <w:drawing>
              <wp:inline distT="0" distB="0" distL="0" distR="0" wp14:anchorId="4990A9E5" wp14:editId="4DD2A35D">
                <wp:extent cx="576000" cy="576000"/>
                <wp:effectExtent l="0" t="0" r="0" b="0"/>
                <wp:docPr id="51" name="Picture 51" descr="C:\Users\IVANA\AppData\Local\Temp\Rar$DR42.571\Logo\Uzice\RRA (20x20) 300dp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8" descr="C:\Users\IVANA\AppData\Local\Temp\Rar$DR42.571\Logo\Uzice\RRA (20x20) 300dp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00" cy="57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tcMar>
            <w:left w:w="0" w:type="dxa"/>
            <w:right w:w="0" w:type="dxa"/>
          </w:tcMar>
          <w:vAlign w:val="center"/>
        </w:tcPr>
        <w:p w:rsidR="00C35B23" w:rsidRPr="00E616A1" w:rsidRDefault="00C35B23" w:rsidP="00B24A0D">
          <w:pPr>
            <w:jc w:val="center"/>
            <w:rPr>
              <w:rFonts w:ascii="Verdana" w:hAnsi="Verdana"/>
              <w:sz w:val="28"/>
              <w:szCs w:val="28"/>
            </w:rPr>
          </w:pPr>
          <w:r>
            <w:rPr>
              <w:rFonts w:ascii="Verdana" w:hAnsi="Verdana"/>
              <w:noProof/>
              <w:sz w:val="28"/>
              <w:szCs w:val="28"/>
              <w:lang w:val="en-US" w:eastAsia="en-US"/>
            </w:rPr>
            <w:drawing>
              <wp:inline distT="0" distB="0" distL="0" distR="0" wp14:anchorId="24D1F337" wp14:editId="256C42F3">
                <wp:extent cx="1591200" cy="396000"/>
                <wp:effectExtent l="0" t="0" r="0" b="4445"/>
                <wp:docPr id="52" name="Picture 52" descr="D:\Bazice\USAID\IvanaT\Logo\Logo\Leskovac\Leskovac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:\Bazice\USAID\IvanaT\Logo\Logo\Leskovac\Leskovac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1200" cy="39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5" w:type="dxa"/>
          <w:tcMar>
            <w:left w:w="0" w:type="dxa"/>
            <w:right w:w="0" w:type="dxa"/>
          </w:tcMar>
          <w:vAlign w:val="center"/>
        </w:tcPr>
        <w:p w:rsidR="00C35B23" w:rsidRPr="00E616A1" w:rsidRDefault="00C35B23" w:rsidP="00B24A0D">
          <w:pPr>
            <w:rPr>
              <w:rFonts w:ascii="Verdana" w:hAnsi="Verdana"/>
              <w:sz w:val="28"/>
              <w:szCs w:val="28"/>
            </w:rPr>
          </w:pPr>
          <w:r w:rsidRPr="00E616A1">
            <w:rPr>
              <w:rFonts w:ascii="Verdana" w:hAnsi="Verdana"/>
              <w:noProof/>
              <w:sz w:val="28"/>
              <w:szCs w:val="28"/>
              <w:lang w:val="en-US" w:eastAsia="en-US"/>
            </w:rPr>
            <w:drawing>
              <wp:inline distT="0" distB="0" distL="0" distR="0" wp14:anchorId="45512012" wp14:editId="54482A6E">
                <wp:extent cx="1638000" cy="576000"/>
                <wp:effectExtent l="0" t="0" r="635" b="0"/>
                <wp:docPr id="53" name="Picture 53" descr="D:\Bazice\USAID\IvanaT\Logo\Logo\Kraljevo\LOGO KVRDA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D:\Bazice\USAID\IvanaT\Logo\Logo\Kraljevo\LOGO KVRDA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000" cy="57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C322AE">
            <w:rPr>
              <w:rFonts w:ascii="Verdana" w:hAnsi="Verdana"/>
              <w:sz w:val="28"/>
              <w:szCs w:val="28"/>
            </w:rPr>
            <w:t xml:space="preserve">    </w:t>
          </w:r>
        </w:p>
      </w:tc>
      <w:tc>
        <w:tcPr>
          <w:tcW w:w="2126" w:type="dxa"/>
          <w:tcMar>
            <w:left w:w="0" w:type="dxa"/>
            <w:right w:w="0" w:type="dxa"/>
          </w:tcMar>
        </w:tcPr>
        <w:p w:rsidR="00C35B23" w:rsidRPr="00E616A1" w:rsidRDefault="00C35B23" w:rsidP="00B24A0D">
          <w:pPr>
            <w:jc w:val="right"/>
            <w:rPr>
              <w:rFonts w:ascii="Verdana" w:hAnsi="Verdana"/>
              <w:sz w:val="28"/>
              <w:szCs w:val="28"/>
            </w:rPr>
          </w:pPr>
          <w:r w:rsidRPr="00E616A1">
            <w:rPr>
              <w:noProof/>
              <w:sz w:val="24"/>
              <w:szCs w:val="24"/>
              <w:lang w:val="en-US" w:eastAsia="en-US"/>
            </w:rPr>
            <w:drawing>
              <wp:inline distT="0" distB="0" distL="0" distR="0" wp14:anchorId="6F909A45" wp14:editId="197B40E1">
                <wp:extent cx="820800" cy="576000"/>
                <wp:effectExtent l="0" t="0" r="0" b="0"/>
                <wp:docPr id="54" name="Picture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0800" cy="57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35B23" w:rsidRPr="00C35B23" w:rsidRDefault="00C35B23" w:rsidP="00C35B23">
    <w:pPr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81D" w:rsidRDefault="00BC281D" w:rsidP="00CA7115">
      <w:pPr>
        <w:spacing w:after="0" w:line="240" w:lineRule="auto"/>
      </w:pPr>
      <w:r>
        <w:separator/>
      </w:r>
    </w:p>
  </w:footnote>
  <w:footnote w:type="continuationSeparator" w:id="0">
    <w:p w:rsidR="00BC281D" w:rsidRDefault="00BC281D" w:rsidP="00CA7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6200" w:type="dxa"/>
      <w:tblInd w:w="-10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449"/>
      <w:gridCol w:w="11199"/>
      <w:gridCol w:w="2552"/>
    </w:tblGrid>
    <w:tr w:rsidR="00D90BB6" w:rsidTr="00C43632">
      <w:trPr>
        <w:trHeight w:val="2124"/>
      </w:trPr>
      <w:tc>
        <w:tcPr>
          <w:tcW w:w="2449" w:type="dxa"/>
          <w:tcMar>
            <w:left w:w="0" w:type="dxa"/>
            <w:right w:w="0" w:type="dxa"/>
          </w:tcMar>
        </w:tcPr>
        <w:p w:rsidR="00D90BB6" w:rsidRPr="00872C8D" w:rsidRDefault="00D90BB6" w:rsidP="00C43632">
          <w:pPr>
            <w:rPr>
              <w:b/>
              <w:noProof/>
            </w:rPr>
          </w:pPr>
          <w:r w:rsidRPr="00872C8D">
            <w:rPr>
              <w:b/>
              <w:noProof/>
              <w:lang w:val="en-US" w:eastAsia="en-US"/>
            </w:rPr>
            <w:drawing>
              <wp:inline distT="0" distB="0" distL="0" distR="0" wp14:anchorId="746B7F84" wp14:editId="5B07EAA1">
                <wp:extent cx="1556238" cy="1329855"/>
                <wp:effectExtent l="0" t="0" r="6350" b="381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9140" cy="13323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199" w:type="dxa"/>
          <w:tcMar>
            <w:left w:w="0" w:type="dxa"/>
            <w:right w:w="0" w:type="dxa"/>
          </w:tcMar>
          <w:vAlign w:val="center"/>
        </w:tcPr>
        <w:p w:rsidR="00D90BB6" w:rsidRPr="008D79A0" w:rsidRDefault="00D90BB6" w:rsidP="00C43632">
          <w:pPr>
            <w:pStyle w:val="Header"/>
            <w:jc w:val="center"/>
            <w:rPr>
              <w:b/>
              <w:i/>
            </w:rPr>
          </w:pPr>
          <w:r w:rsidRPr="008D79A0">
            <w:rPr>
              <w:b/>
              <w:i/>
            </w:rPr>
            <w:t>Од америчког народа у сарадњи са Владом Републике Србије</w:t>
          </w:r>
        </w:p>
        <w:p w:rsidR="00D90BB6" w:rsidRDefault="00D90BB6" w:rsidP="00C43632">
          <w:pPr>
            <w:jc w:val="center"/>
            <w:rPr>
              <w:b/>
              <w:noProof/>
            </w:rPr>
          </w:pPr>
          <w:r w:rsidRPr="008D79A0">
            <w:rPr>
              <w:b/>
              <w:i/>
            </w:rPr>
            <w:t>кроз Националну агенцију за регионални развој</w:t>
          </w:r>
        </w:p>
      </w:tc>
      <w:tc>
        <w:tcPr>
          <w:tcW w:w="2552" w:type="dxa"/>
          <w:tcMar>
            <w:left w:w="0" w:type="dxa"/>
            <w:right w:w="0" w:type="dxa"/>
          </w:tcMar>
          <w:vAlign w:val="center"/>
        </w:tcPr>
        <w:p w:rsidR="00D90BB6" w:rsidRDefault="00D90BB6" w:rsidP="00C43632">
          <w:pPr>
            <w:jc w:val="center"/>
            <w:rPr>
              <w:rFonts w:eastAsia="Times New Roman"/>
              <w:b/>
              <w:bCs/>
              <w:noProof/>
              <w:color w:val="1F497D"/>
            </w:rPr>
          </w:pPr>
          <w:r>
            <w:rPr>
              <w:b/>
              <w:noProof/>
              <w:lang w:val="en-US" w:eastAsia="en-US"/>
            </w:rPr>
            <w:drawing>
              <wp:inline distT="0" distB="0" distL="0" distR="0" wp14:anchorId="59C1101B" wp14:editId="5E93D20B">
                <wp:extent cx="1587600" cy="1144800"/>
                <wp:effectExtent l="0" t="0" r="0" b="0"/>
                <wp:docPr id="2" name="Picture 2" descr="D:\KorisneStvari\LogoNar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:\KorisneStvari\LogoNar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7600" cy="114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B7E68" w:rsidRPr="00D90BB6" w:rsidRDefault="001B7E68" w:rsidP="00B23ACF">
    <w:pPr>
      <w:pStyle w:val="Header"/>
      <w:jc w:val="right"/>
      <w:rPr>
        <w:rFonts w:ascii="Verdana" w:hAnsi="Verdana"/>
        <w:b/>
        <w:i/>
        <w:sz w:val="20"/>
        <w:lang w:val="sr-Cyrl-C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6A1" w:rsidRPr="002C0E45" w:rsidRDefault="002C0E45" w:rsidP="002C0E45">
    <w:pPr>
      <w:pStyle w:val="Header"/>
      <w:tabs>
        <w:tab w:val="left" w:pos="231"/>
        <w:tab w:val="right" w:pos="14004"/>
      </w:tabs>
      <w:rPr>
        <w:rFonts w:ascii="Times New Roman" w:hAnsi="Times New Roman" w:cs="Times New Roman"/>
        <w:b/>
        <w:i/>
        <w:sz w:val="24"/>
        <w:lang w:val="sr-Cyrl-CS"/>
      </w:rPr>
    </w:pPr>
    <w:r>
      <w:rPr>
        <w:rFonts w:ascii="Times New Roman" w:hAnsi="Times New Roman" w:cs="Times New Roman"/>
        <w:b/>
        <w:i/>
        <w:sz w:val="24"/>
        <w:lang w:val="sr-Cyrl-CS"/>
      </w:rPr>
      <w:tab/>
    </w:r>
    <w:r w:rsidRPr="002C0E45">
      <w:rPr>
        <w:rFonts w:ascii="Calibri" w:eastAsia="Times New Roman" w:hAnsi="Calibri" w:cs="Times New Roman"/>
        <w:noProof/>
        <w:lang w:val="en-US" w:eastAsia="en-US"/>
      </w:rPr>
      <w:drawing>
        <wp:inline distT="0" distB="0" distL="0" distR="0" wp14:anchorId="3463FDA6" wp14:editId="7B06A90F">
          <wp:extent cx="7548113" cy="1060901"/>
          <wp:effectExtent l="0" t="0" r="0" b="6350"/>
          <wp:docPr id="3" name="Picture 1" descr="Slika_S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_S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6424" cy="10620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i/>
        <w:sz w:val="24"/>
        <w:lang w:val="sr-Cyrl-CS"/>
      </w:rPr>
      <w:t xml:space="preserve">        </w:t>
    </w:r>
    <w:r w:rsidR="0062140A" w:rsidRPr="002C0E45">
      <w:rPr>
        <w:rFonts w:ascii="Times New Roman" w:hAnsi="Times New Roman" w:cs="Times New Roman"/>
        <w:b/>
        <w:i/>
        <w:sz w:val="24"/>
        <w:lang w:val="sr-Cyrl-CS"/>
      </w:rPr>
      <w:t>Образац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55pt;height:11.55pt" o:bullet="t">
        <v:imagedata r:id="rId1" o:title="mso22B2"/>
      </v:shape>
    </w:pict>
  </w:numPicBullet>
  <w:abstractNum w:abstractNumId="0">
    <w:nsid w:val="084C0B74"/>
    <w:multiLevelType w:val="hybridMultilevel"/>
    <w:tmpl w:val="34786AF2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FAB3CC7"/>
    <w:multiLevelType w:val="hybridMultilevel"/>
    <w:tmpl w:val="DA963B2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31242"/>
    <w:multiLevelType w:val="hybridMultilevel"/>
    <w:tmpl w:val="4670B268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29431C3"/>
    <w:multiLevelType w:val="hybridMultilevel"/>
    <w:tmpl w:val="C138FD30"/>
    <w:lvl w:ilvl="0" w:tplc="241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FD1BDB"/>
    <w:multiLevelType w:val="multilevel"/>
    <w:tmpl w:val="2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2D401F02"/>
    <w:multiLevelType w:val="hybridMultilevel"/>
    <w:tmpl w:val="B2F25CD4"/>
    <w:lvl w:ilvl="0" w:tplc="241A000F">
      <w:start w:val="1"/>
      <w:numFmt w:val="decimal"/>
      <w:lvlText w:val="%1."/>
      <w:lvlJc w:val="left"/>
      <w:pPr>
        <w:ind w:left="803" w:hanging="360"/>
      </w:pPr>
    </w:lvl>
    <w:lvl w:ilvl="1" w:tplc="241A0019" w:tentative="1">
      <w:start w:val="1"/>
      <w:numFmt w:val="lowerLetter"/>
      <w:lvlText w:val="%2."/>
      <w:lvlJc w:val="left"/>
      <w:pPr>
        <w:ind w:left="1523" w:hanging="360"/>
      </w:pPr>
    </w:lvl>
    <w:lvl w:ilvl="2" w:tplc="241A001B" w:tentative="1">
      <w:start w:val="1"/>
      <w:numFmt w:val="lowerRoman"/>
      <w:lvlText w:val="%3."/>
      <w:lvlJc w:val="right"/>
      <w:pPr>
        <w:ind w:left="2243" w:hanging="180"/>
      </w:pPr>
    </w:lvl>
    <w:lvl w:ilvl="3" w:tplc="241A000F" w:tentative="1">
      <w:start w:val="1"/>
      <w:numFmt w:val="decimal"/>
      <w:lvlText w:val="%4."/>
      <w:lvlJc w:val="left"/>
      <w:pPr>
        <w:ind w:left="2963" w:hanging="360"/>
      </w:pPr>
    </w:lvl>
    <w:lvl w:ilvl="4" w:tplc="241A0019" w:tentative="1">
      <w:start w:val="1"/>
      <w:numFmt w:val="lowerLetter"/>
      <w:lvlText w:val="%5."/>
      <w:lvlJc w:val="left"/>
      <w:pPr>
        <w:ind w:left="3683" w:hanging="360"/>
      </w:pPr>
    </w:lvl>
    <w:lvl w:ilvl="5" w:tplc="241A001B" w:tentative="1">
      <w:start w:val="1"/>
      <w:numFmt w:val="lowerRoman"/>
      <w:lvlText w:val="%6."/>
      <w:lvlJc w:val="right"/>
      <w:pPr>
        <w:ind w:left="4403" w:hanging="180"/>
      </w:pPr>
    </w:lvl>
    <w:lvl w:ilvl="6" w:tplc="241A000F" w:tentative="1">
      <w:start w:val="1"/>
      <w:numFmt w:val="decimal"/>
      <w:lvlText w:val="%7."/>
      <w:lvlJc w:val="left"/>
      <w:pPr>
        <w:ind w:left="5123" w:hanging="360"/>
      </w:pPr>
    </w:lvl>
    <w:lvl w:ilvl="7" w:tplc="241A0019" w:tentative="1">
      <w:start w:val="1"/>
      <w:numFmt w:val="lowerLetter"/>
      <w:lvlText w:val="%8."/>
      <w:lvlJc w:val="left"/>
      <w:pPr>
        <w:ind w:left="5843" w:hanging="360"/>
      </w:pPr>
    </w:lvl>
    <w:lvl w:ilvl="8" w:tplc="241A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6">
    <w:nsid w:val="34927A21"/>
    <w:multiLevelType w:val="hybridMultilevel"/>
    <w:tmpl w:val="2BD622F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8C4227"/>
    <w:multiLevelType w:val="hybridMultilevel"/>
    <w:tmpl w:val="1DE8A87A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F63C1D"/>
    <w:multiLevelType w:val="hybridMultilevel"/>
    <w:tmpl w:val="D0DC1AE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912464"/>
    <w:multiLevelType w:val="hybridMultilevel"/>
    <w:tmpl w:val="B70E0BD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9876A7"/>
    <w:multiLevelType w:val="hybridMultilevel"/>
    <w:tmpl w:val="880477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6"/>
  </w:num>
  <w:num w:numId="7">
    <w:abstractNumId w:val="1"/>
  </w:num>
  <w:num w:numId="8">
    <w:abstractNumId w:val="9"/>
  </w:num>
  <w:num w:numId="9">
    <w:abstractNumId w:val="10"/>
  </w:num>
  <w:num w:numId="10">
    <w:abstractNumId w:val="3"/>
  </w:num>
  <w:num w:numId="1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nja Manojlovic">
    <w15:presenceInfo w15:providerId="AD" w15:userId="S-1-5-21-4050759909-3664763262-737125257-12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A0D"/>
    <w:rsid w:val="000035B8"/>
    <w:rsid w:val="00010209"/>
    <w:rsid w:val="00013037"/>
    <w:rsid w:val="0002115B"/>
    <w:rsid w:val="00023A6F"/>
    <w:rsid w:val="00043F7B"/>
    <w:rsid w:val="000442D1"/>
    <w:rsid w:val="00044B6F"/>
    <w:rsid w:val="00044E59"/>
    <w:rsid w:val="00055910"/>
    <w:rsid w:val="00072ADC"/>
    <w:rsid w:val="000A202C"/>
    <w:rsid w:val="000C2C6D"/>
    <w:rsid w:val="000C604D"/>
    <w:rsid w:val="000D2E4F"/>
    <w:rsid w:val="000D76F0"/>
    <w:rsid w:val="000E0618"/>
    <w:rsid w:val="000F6009"/>
    <w:rsid w:val="00125C62"/>
    <w:rsid w:val="00131DE8"/>
    <w:rsid w:val="0014142A"/>
    <w:rsid w:val="00143214"/>
    <w:rsid w:val="00145781"/>
    <w:rsid w:val="00155E20"/>
    <w:rsid w:val="00175B70"/>
    <w:rsid w:val="001842C5"/>
    <w:rsid w:val="001B1EC6"/>
    <w:rsid w:val="001B37DD"/>
    <w:rsid w:val="001B516B"/>
    <w:rsid w:val="001B7E68"/>
    <w:rsid w:val="001C608D"/>
    <w:rsid w:val="001E26D3"/>
    <w:rsid w:val="00223417"/>
    <w:rsid w:val="00224361"/>
    <w:rsid w:val="00224576"/>
    <w:rsid w:val="00234913"/>
    <w:rsid w:val="002558AD"/>
    <w:rsid w:val="00260C96"/>
    <w:rsid w:val="00266925"/>
    <w:rsid w:val="002702E6"/>
    <w:rsid w:val="002A33FB"/>
    <w:rsid w:val="002B0F75"/>
    <w:rsid w:val="002C0C6F"/>
    <w:rsid w:val="002C0E45"/>
    <w:rsid w:val="002C49B3"/>
    <w:rsid w:val="002D0729"/>
    <w:rsid w:val="002D12DD"/>
    <w:rsid w:val="002D24F9"/>
    <w:rsid w:val="002E3B43"/>
    <w:rsid w:val="002F0FCE"/>
    <w:rsid w:val="00303527"/>
    <w:rsid w:val="00323D6B"/>
    <w:rsid w:val="00333E56"/>
    <w:rsid w:val="0033640C"/>
    <w:rsid w:val="00337DC2"/>
    <w:rsid w:val="00340C94"/>
    <w:rsid w:val="0034464E"/>
    <w:rsid w:val="00351B07"/>
    <w:rsid w:val="00352098"/>
    <w:rsid w:val="00363778"/>
    <w:rsid w:val="003651C3"/>
    <w:rsid w:val="0037136D"/>
    <w:rsid w:val="00387E8F"/>
    <w:rsid w:val="003D4F42"/>
    <w:rsid w:val="003D6B3B"/>
    <w:rsid w:val="003E48F6"/>
    <w:rsid w:val="003E5CB7"/>
    <w:rsid w:val="00404121"/>
    <w:rsid w:val="004068CC"/>
    <w:rsid w:val="00416B2A"/>
    <w:rsid w:val="004172A6"/>
    <w:rsid w:val="00423D49"/>
    <w:rsid w:val="00441601"/>
    <w:rsid w:val="004510FF"/>
    <w:rsid w:val="00456F88"/>
    <w:rsid w:val="00465AE5"/>
    <w:rsid w:val="00467709"/>
    <w:rsid w:val="00472AE6"/>
    <w:rsid w:val="00476A1F"/>
    <w:rsid w:val="00484CAB"/>
    <w:rsid w:val="00490246"/>
    <w:rsid w:val="00494142"/>
    <w:rsid w:val="004A0903"/>
    <w:rsid w:val="004A140C"/>
    <w:rsid w:val="004A225D"/>
    <w:rsid w:val="004C6B5F"/>
    <w:rsid w:val="004C7310"/>
    <w:rsid w:val="004D134B"/>
    <w:rsid w:val="004D3E27"/>
    <w:rsid w:val="004D685E"/>
    <w:rsid w:val="004D7828"/>
    <w:rsid w:val="004E3620"/>
    <w:rsid w:val="004F27F1"/>
    <w:rsid w:val="004F64E2"/>
    <w:rsid w:val="005055D4"/>
    <w:rsid w:val="0050579F"/>
    <w:rsid w:val="00511816"/>
    <w:rsid w:val="00514B50"/>
    <w:rsid w:val="005342CD"/>
    <w:rsid w:val="0056323F"/>
    <w:rsid w:val="00564840"/>
    <w:rsid w:val="005663E6"/>
    <w:rsid w:val="0058444F"/>
    <w:rsid w:val="0059164E"/>
    <w:rsid w:val="005A1B77"/>
    <w:rsid w:val="005A1FA0"/>
    <w:rsid w:val="005B00DF"/>
    <w:rsid w:val="005B5ADB"/>
    <w:rsid w:val="005B6DDB"/>
    <w:rsid w:val="005D0C1D"/>
    <w:rsid w:val="005E3957"/>
    <w:rsid w:val="005E515A"/>
    <w:rsid w:val="005F30DE"/>
    <w:rsid w:val="005F7F92"/>
    <w:rsid w:val="00603A19"/>
    <w:rsid w:val="00611606"/>
    <w:rsid w:val="0062140A"/>
    <w:rsid w:val="006441ED"/>
    <w:rsid w:val="0065434B"/>
    <w:rsid w:val="0066181B"/>
    <w:rsid w:val="00684A7B"/>
    <w:rsid w:val="00691B44"/>
    <w:rsid w:val="00692B8F"/>
    <w:rsid w:val="00696DFE"/>
    <w:rsid w:val="006A04C7"/>
    <w:rsid w:val="006A2560"/>
    <w:rsid w:val="006B41B0"/>
    <w:rsid w:val="006E7496"/>
    <w:rsid w:val="006F1E70"/>
    <w:rsid w:val="006F22C1"/>
    <w:rsid w:val="0070262A"/>
    <w:rsid w:val="0070758F"/>
    <w:rsid w:val="00735E1B"/>
    <w:rsid w:val="0074392F"/>
    <w:rsid w:val="00762464"/>
    <w:rsid w:val="00777BE3"/>
    <w:rsid w:val="00786AE7"/>
    <w:rsid w:val="00792A22"/>
    <w:rsid w:val="007937AF"/>
    <w:rsid w:val="007A14B0"/>
    <w:rsid w:val="007A1E0D"/>
    <w:rsid w:val="007A2086"/>
    <w:rsid w:val="007A2A40"/>
    <w:rsid w:val="007B4FAF"/>
    <w:rsid w:val="007C384B"/>
    <w:rsid w:val="007E6359"/>
    <w:rsid w:val="007E7220"/>
    <w:rsid w:val="007F7D7F"/>
    <w:rsid w:val="00805C19"/>
    <w:rsid w:val="00811319"/>
    <w:rsid w:val="00814A7B"/>
    <w:rsid w:val="00823EBB"/>
    <w:rsid w:val="008312EB"/>
    <w:rsid w:val="00840BF4"/>
    <w:rsid w:val="00844124"/>
    <w:rsid w:val="00844DDE"/>
    <w:rsid w:val="00852D98"/>
    <w:rsid w:val="008547D6"/>
    <w:rsid w:val="008552C4"/>
    <w:rsid w:val="00861764"/>
    <w:rsid w:val="008647B6"/>
    <w:rsid w:val="00875DC1"/>
    <w:rsid w:val="00891522"/>
    <w:rsid w:val="00891C13"/>
    <w:rsid w:val="008B162E"/>
    <w:rsid w:val="008B1739"/>
    <w:rsid w:val="008C2220"/>
    <w:rsid w:val="008D484E"/>
    <w:rsid w:val="008D79A0"/>
    <w:rsid w:val="008E4418"/>
    <w:rsid w:val="008E45C5"/>
    <w:rsid w:val="008E76F5"/>
    <w:rsid w:val="00904FEB"/>
    <w:rsid w:val="009368BC"/>
    <w:rsid w:val="0094030F"/>
    <w:rsid w:val="009558DD"/>
    <w:rsid w:val="009714C1"/>
    <w:rsid w:val="0098156F"/>
    <w:rsid w:val="0098684F"/>
    <w:rsid w:val="00991F91"/>
    <w:rsid w:val="009C3330"/>
    <w:rsid w:val="009F09C0"/>
    <w:rsid w:val="009F7829"/>
    <w:rsid w:val="00A01CC1"/>
    <w:rsid w:val="00A040F1"/>
    <w:rsid w:val="00A179D6"/>
    <w:rsid w:val="00A274D2"/>
    <w:rsid w:val="00A42192"/>
    <w:rsid w:val="00A42770"/>
    <w:rsid w:val="00A61903"/>
    <w:rsid w:val="00A65DE8"/>
    <w:rsid w:val="00A660AA"/>
    <w:rsid w:val="00A73B1E"/>
    <w:rsid w:val="00A85E61"/>
    <w:rsid w:val="00A96498"/>
    <w:rsid w:val="00AA6EBD"/>
    <w:rsid w:val="00AD5353"/>
    <w:rsid w:val="00AE39A5"/>
    <w:rsid w:val="00AF38CE"/>
    <w:rsid w:val="00AF51C2"/>
    <w:rsid w:val="00B068B8"/>
    <w:rsid w:val="00B06C39"/>
    <w:rsid w:val="00B13305"/>
    <w:rsid w:val="00B141D7"/>
    <w:rsid w:val="00B157F0"/>
    <w:rsid w:val="00B23ACF"/>
    <w:rsid w:val="00B24A0D"/>
    <w:rsid w:val="00B25005"/>
    <w:rsid w:val="00B34F3E"/>
    <w:rsid w:val="00B54CDF"/>
    <w:rsid w:val="00B679A6"/>
    <w:rsid w:val="00B72FC2"/>
    <w:rsid w:val="00B918E2"/>
    <w:rsid w:val="00B94708"/>
    <w:rsid w:val="00B972B4"/>
    <w:rsid w:val="00BA56BA"/>
    <w:rsid w:val="00BB105E"/>
    <w:rsid w:val="00BB218D"/>
    <w:rsid w:val="00BB606E"/>
    <w:rsid w:val="00BC281D"/>
    <w:rsid w:val="00BD7833"/>
    <w:rsid w:val="00BE2871"/>
    <w:rsid w:val="00BF0F35"/>
    <w:rsid w:val="00BF42E4"/>
    <w:rsid w:val="00BF75E5"/>
    <w:rsid w:val="00C115ED"/>
    <w:rsid w:val="00C23757"/>
    <w:rsid w:val="00C242F4"/>
    <w:rsid w:val="00C2535A"/>
    <w:rsid w:val="00C31271"/>
    <w:rsid w:val="00C31291"/>
    <w:rsid w:val="00C322AE"/>
    <w:rsid w:val="00C35B23"/>
    <w:rsid w:val="00C41374"/>
    <w:rsid w:val="00C42682"/>
    <w:rsid w:val="00C433F5"/>
    <w:rsid w:val="00C46D72"/>
    <w:rsid w:val="00C64AAF"/>
    <w:rsid w:val="00C65E40"/>
    <w:rsid w:val="00C66F2B"/>
    <w:rsid w:val="00C973F5"/>
    <w:rsid w:val="00CA7115"/>
    <w:rsid w:val="00CD1216"/>
    <w:rsid w:val="00CD5E7F"/>
    <w:rsid w:val="00CF060C"/>
    <w:rsid w:val="00CF1327"/>
    <w:rsid w:val="00D22973"/>
    <w:rsid w:val="00D2302D"/>
    <w:rsid w:val="00D25F17"/>
    <w:rsid w:val="00D27327"/>
    <w:rsid w:val="00D34FF8"/>
    <w:rsid w:val="00D375E4"/>
    <w:rsid w:val="00D60DEE"/>
    <w:rsid w:val="00D655B0"/>
    <w:rsid w:val="00D90BB6"/>
    <w:rsid w:val="00D91D07"/>
    <w:rsid w:val="00DA0CAA"/>
    <w:rsid w:val="00DA1BA4"/>
    <w:rsid w:val="00DA62DF"/>
    <w:rsid w:val="00DB0CED"/>
    <w:rsid w:val="00DB62AC"/>
    <w:rsid w:val="00DD3323"/>
    <w:rsid w:val="00DD5FF9"/>
    <w:rsid w:val="00DF1503"/>
    <w:rsid w:val="00E039E2"/>
    <w:rsid w:val="00E04466"/>
    <w:rsid w:val="00E04F36"/>
    <w:rsid w:val="00E07F50"/>
    <w:rsid w:val="00E2360C"/>
    <w:rsid w:val="00E24544"/>
    <w:rsid w:val="00E257FE"/>
    <w:rsid w:val="00E33BC0"/>
    <w:rsid w:val="00E4281A"/>
    <w:rsid w:val="00E528AE"/>
    <w:rsid w:val="00E616A1"/>
    <w:rsid w:val="00E75631"/>
    <w:rsid w:val="00EC29AE"/>
    <w:rsid w:val="00ED5ECD"/>
    <w:rsid w:val="00EE54E4"/>
    <w:rsid w:val="00EF1081"/>
    <w:rsid w:val="00EF7AFE"/>
    <w:rsid w:val="00F15CD1"/>
    <w:rsid w:val="00F73FD7"/>
    <w:rsid w:val="00F966DF"/>
    <w:rsid w:val="00FA24A5"/>
    <w:rsid w:val="00FC56C2"/>
    <w:rsid w:val="00FE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D02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0F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0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6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A7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115"/>
  </w:style>
  <w:style w:type="paragraph" w:styleId="Footer">
    <w:name w:val="footer"/>
    <w:basedOn w:val="Normal"/>
    <w:link w:val="FooterChar"/>
    <w:uiPriority w:val="99"/>
    <w:unhideWhenUsed/>
    <w:rsid w:val="00CA7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115"/>
  </w:style>
  <w:style w:type="character" w:styleId="CommentReference">
    <w:name w:val="annotation reference"/>
    <w:basedOn w:val="DefaultParagraphFont"/>
    <w:uiPriority w:val="99"/>
    <w:semiHidden/>
    <w:unhideWhenUsed/>
    <w:rsid w:val="00EE54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54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54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54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54E4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105E"/>
    <w:pPr>
      <w:spacing w:after="0" w:line="240" w:lineRule="auto"/>
    </w:pPr>
    <w:rPr>
      <w:rFonts w:cstheme="minorHAns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BB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312E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0C6F"/>
    <w:pPr>
      <w:spacing w:after="0" w:afterAutospacing="1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0C6F"/>
    <w:rPr>
      <w:rFonts w:eastAsiaTheme="minorHAnsi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C0C6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0F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0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6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A7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115"/>
  </w:style>
  <w:style w:type="paragraph" w:styleId="Footer">
    <w:name w:val="footer"/>
    <w:basedOn w:val="Normal"/>
    <w:link w:val="FooterChar"/>
    <w:uiPriority w:val="99"/>
    <w:unhideWhenUsed/>
    <w:rsid w:val="00CA7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115"/>
  </w:style>
  <w:style w:type="character" w:styleId="CommentReference">
    <w:name w:val="annotation reference"/>
    <w:basedOn w:val="DefaultParagraphFont"/>
    <w:uiPriority w:val="99"/>
    <w:semiHidden/>
    <w:unhideWhenUsed/>
    <w:rsid w:val="00EE54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54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54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54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54E4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105E"/>
    <w:pPr>
      <w:spacing w:after="0" w:line="240" w:lineRule="auto"/>
    </w:pPr>
    <w:rPr>
      <w:rFonts w:cstheme="minorHAns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BB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312E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0C6F"/>
    <w:pPr>
      <w:spacing w:after="0" w:afterAutospacing="1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0C6F"/>
    <w:rPr>
      <w:rFonts w:eastAsiaTheme="minorHAnsi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C0C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14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2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29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028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24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6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8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54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56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21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953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35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6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323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17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07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71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8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42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806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gif"/><Relationship Id="rId2" Type="http://schemas.openxmlformats.org/officeDocument/2006/relationships/image" Target="media/image5.jpeg"/><Relationship Id="rId1" Type="http://schemas.openxmlformats.org/officeDocument/2006/relationships/image" Target="media/image4.jpeg"/><Relationship Id="rId4" Type="http://schemas.openxmlformats.org/officeDocument/2006/relationships/image" Target="media/image7.e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gif"/><Relationship Id="rId2" Type="http://schemas.openxmlformats.org/officeDocument/2006/relationships/image" Target="media/image5.jpeg"/><Relationship Id="rId1" Type="http://schemas.openxmlformats.org/officeDocument/2006/relationships/image" Target="media/image4.jpeg"/><Relationship Id="rId4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nnectionLT1\AppData\Local\Microsoft\Windows\Temporary%20Internet%20Files\Content.Outlook\U2AEC6DR\PSD%20%20doc%20sr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19AFF-B483-4816-98D2-AF78A5D17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PSD  doc srp</Template>
  <TotalTime>19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ConnectionLT1</dc:creator>
  <cp:keywords/>
  <dc:description/>
  <cp:lastModifiedBy>Your User Name</cp:lastModifiedBy>
  <cp:revision>23</cp:revision>
  <cp:lastPrinted>2013-11-14T14:37:00Z</cp:lastPrinted>
  <dcterms:created xsi:type="dcterms:W3CDTF">2014-02-03T12:55:00Z</dcterms:created>
  <dcterms:modified xsi:type="dcterms:W3CDTF">2016-09-30T13:45:00Z</dcterms:modified>
</cp:coreProperties>
</file>